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92C4B4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B552D5" w14:paraId="43504BC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552D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552D5" w14:paraId="7A78674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552D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552D5" w14:paraId="781F52B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552D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552D5">
            <w:rPr>
              <w:rStyle w:val="eSPISCCParagraphDefaultFont"/>
              <w:rFonts w:eastAsiaTheme="minorHAnsi"/>
            </w:rPr>
            <w:t>Zagreb</w:t>
          </w:r>
        </w:sdtContent>
      </w:sdt>
      <w:r w:rsidR="001349C2">
        <w:t xml:space="preserve"> </w:t>
      </w:r>
    </w:p>
    <w:p w:rsidR="000E43A6" w:rsidP="00610735" w:rsidRDefault="000E43A6" w14:paraId="047B8614" w14:textId="77777777">
      <w:pPr>
        <w:spacing w:after="0"/>
      </w:pPr>
    </w:p>
    <w:p w:rsidRPr="00176071" w:rsidR="00176071" w:rsidP="00610735" w:rsidRDefault="000E43A6" w14:paraId="11D3550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552D5" w:rsidR="00B552D5">
            <w:rPr>
              <w:rStyle w:val="eSPISCCParagraphDefaultFont"/>
              <w:rFonts w:eastAsiaTheme="minorHAnsi"/>
            </w:rPr>
            <w:t>Pp-4439/2026</w:t>
          </w:r>
        </w:sdtContent>
      </w:sdt>
      <w:r w:rsidR="00176071">
        <w:t xml:space="preserve">                                                        </w:t>
      </w:r>
    </w:p>
    <w:p w:rsidRPr="0041581F" w:rsidR="0041581F" w:rsidP="000F1677" w:rsidRDefault="00610735" w14:paraId="7372BED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552D5" w:rsidR="00B552D5">
            <w:rPr>
              <w:rStyle w:val="eSPISCCParagraphDefaultFont"/>
              <w:rFonts w:eastAsiaTheme="minorHAnsi"/>
            </w:rPr>
            <w:t>Dennis Allan Herak i dr.</w:t>
          </w:r>
        </w:sdtContent>
      </w:sdt>
      <w:r w:rsidR="003A5A69">
        <w:t xml:space="preserve"> </w:t>
      </w:r>
    </w:p>
    <w:p w:rsidRPr="00610735" w:rsidR="00176071" w:rsidP="000F1677" w:rsidRDefault="00176071" w14:paraId="1411411D" w14:textId="687E0A9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552D5" w:rsidR="00B552D5">
            <w:rPr>
              <w:rStyle w:val="eSPISCCParagraphDefaultFont"/>
              <w:rFonts w:eastAsiaTheme="minorHAnsi"/>
            </w:rPr>
            <w:t>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831B16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4FBAFC0"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6925E1F"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B552D5" w14:paraId="556F12FB" w14:textId="46692490">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prekršajima protiv javnog reda i mira i dr.">
            <w:listItem w:displayText="Zakona o prekršajima protiv javnog reda i mira i dr." w:value="Zakona o prekršajima protiv javnog reda i mira i dr."/>
            <w:listItem w:displayText="Zakon o prekršajima protiv javnog reda i mira" w:value="Zakon o prekršajima protiv javnog reda i mira"/>
          </w:comboBox>
        </w:sdtPr>
        <w:sdtEndPr>
          <w:rPr>
            <w:rStyle w:val="eSPISCCParagraphDefaultFont"/>
            <w:rFonts w:eastAsia="Calibri"/>
          </w:rPr>
        </w:sdtEndPr>
        <w:sdtContent>
          <w:r w:rsidRPr="00B552D5">
            <w:rPr>
              <w:rStyle w:val="eSPISCCParagraphDefaultFont"/>
              <w:rFonts w:eastAsiaTheme="minorHAnsi"/>
            </w:rPr>
            <w:t>Zakona o prekršajima protiv javnog reda i mira i dr.</w:t>
          </w:r>
        </w:sdtContent>
      </w:sdt>
      <w:r w:rsidR="00D073D1">
        <w:rPr>
          <w:rFonts w:eastAsia="Calibri" w:cs="Times New Roman"/>
          <w:noProof/>
        </w:rPr>
        <w:t xml:space="preserve"> </w:t>
      </w:r>
    </w:p>
    <w:p w:rsidR="00D7095E" w:rsidP="00D7095E" w:rsidRDefault="00D7095E" w14:paraId="2138163B" w14:textId="77777777">
      <w:pPr>
        <w:keepNext/>
        <w:spacing w:after="0"/>
        <w:jc w:val="center"/>
        <w:rPr>
          <w:b/>
          <w:caps/>
          <w:spacing w:val="100"/>
        </w:rPr>
      </w:pPr>
    </w:p>
    <w:p w:rsidR="00D7095E" w:rsidP="00D7095E" w:rsidRDefault="00D7095E" w14:paraId="7FB99040" w14:textId="77777777">
      <w:pPr>
        <w:keepNext/>
        <w:spacing w:after="0"/>
        <w:jc w:val="center"/>
        <w:rPr>
          <w:b/>
          <w:caps/>
          <w:spacing w:val="100"/>
        </w:rPr>
      </w:pPr>
    </w:p>
    <w:p w:rsidR="00176071" w:rsidP="00D7095E" w:rsidRDefault="00176071" w14:paraId="0CDFD7A5"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2609A1B" w14:textId="77777777">
      <w:pPr>
        <w:keepNext/>
        <w:spacing w:after="0"/>
        <w:jc w:val="center"/>
        <w:rPr>
          <w:b/>
          <w:caps/>
          <w:spacing w:val="100"/>
        </w:rPr>
      </w:pPr>
    </w:p>
    <w:p w:rsidRPr="000F1677" w:rsidR="000F1677" w:rsidP="000F1677" w:rsidRDefault="000F1677" w14:paraId="4F04A405" w14:textId="0B9265FE">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552D5" w:rsidR="00B552D5">
            <w:rPr>
              <w:rStyle w:val="eSPISCCParagraphDefaultFont"/>
              <w:rFonts w:eastAsiaTheme="minorHAnsi"/>
            </w:rPr>
            <w:t>Čatip Bajrami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552D5" w:rsidR="00B552D5">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552D5" w:rsidR="00B552D5">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552D5" w:rsidR="00B552D5">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552D5" w:rsidR="00B552D5">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552D5" w:rsidR="00B552D5">
            <w:rPr>
              <w:rStyle w:val="eSPISCCParagraphDefaultFont"/>
              <w:rFonts w:eastAsiaTheme="minorHAnsi"/>
            </w:rPr>
            <w:t>125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552D5" w:rsidR="00B552D5">
            <w:rPr>
              <w:rStyle w:val="eSPISCCParagraphDefaultFont"/>
              <w:rFonts w:eastAsiaTheme="minorHAnsi"/>
            </w:rPr>
            <w:t>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prekršajima protiv javnog reda i mira i dr.">
            <w:listItem w:displayText="Zakona o prekršajima protiv javnog reda i mira i dr." w:value="Zakona o prekršajima protiv javnog reda i mira i dr."/>
            <w:listItem w:displayText="Zakon o prekršajima protiv javnog reda i mira" w:value="Zakon o prekršajima protiv javnog reda i mira"/>
          </w:comboBox>
        </w:sdtPr>
        <w:sdtEndPr>
          <w:rPr>
            <w:rStyle w:val="eSPISCCParagraphDefaultFont"/>
          </w:rPr>
        </w:sdtEndPr>
        <w:sdtContent>
          <w:r w:rsidRPr="00B552D5" w:rsidR="00B552D5">
            <w:rPr>
              <w:rStyle w:val="eSPISCCParagraphDefaultFont"/>
              <w:rFonts w:eastAsiaTheme="minorHAnsi"/>
            </w:rPr>
            <w:t>Zakona o prekršajima protiv javnog reda i mira i dr.</w:t>
          </w:r>
        </w:sdtContent>
      </w:sdt>
      <w:r w:rsidR="001745C2">
        <w:rPr>
          <w:rStyle w:val="PozadinaSvijetloZelena"/>
        </w:rPr>
        <w:t xml:space="preserve"> </w:t>
      </w:r>
    </w:p>
    <w:p w:rsidRPr="00176071" w:rsidR="00176071" w:rsidP="00176071" w:rsidRDefault="00176071" w14:paraId="00154617"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B2E848C" w14:textId="029DF300">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B552D5" w:rsidR="00B552D5">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529FBE6F"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5598C0E"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675EC5DB"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39D95B6B"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6294F12F" w14:textId="77777777">
      <w:pPr>
        <w:spacing w:after="0"/>
      </w:pPr>
    </w:p>
    <w:p w:rsidRPr="0041581F" w:rsidR="0041581F" w:rsidP="00A70E0A" w:rsidRDefault="0041581F" w14:paraId="06F585B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552D5" w:rsidR="00B552D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552D5" w:rsidR="00B552D5">
            <w:rPr>
              <w:rStyle w:val="eSPISCCParagraphDefaultFont"/>
              <w:rFonts w:eastAsiaTheme="minorHAnsi"/>
            </w:rPr>
            <w:t>29. svibnja 2026.</w:t>
          </w:r>
        </w:sdtContent>
      </w:sdt>
      <w:r w:rsidRPr="0041581F">
        <w:rPr>
          <w:rFonts w:eastAsia="Calibri" w:cs="Times New Roman"/>
        </w:rPr>
        <w:t xml:space="preserve"> </w:t>
      </w:r>
    </w:p>
    <w:p w:rsidRPr="0041581F" w:rsidR="0041581F" w:rsidP="0041581F" w:rsidRDefault="0041581F" w14:paraId="1416CD8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B552D5" w14:paraId="49D7F2B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552D5">
            <w:rPr>
              <w:rStyle w:val="eSPISCCParagraphDefaultFont"/>
              <w:rFonts w:eastAsiaTheme="minorHAnsi"/>
            </w:rPr>
            <w:t>Katarina Jurišić</w:t>
          </w:r>
        </w:sdtContent>
      </w:sdt>
    </w:p>
    <w:p w:rsidRPr="0041581F" w:rsidR="006F62A9" w:rsidP="006F62A9" w:rsidRDefault="006F62A9" w14:paraId="7C87FAB3" w14:textId="77777777">
      <w:pPr>
        <w:keepNext/>
        <w:spacing w:after="0"/>
        <w:contextualSpacing/>
        <w:rPr>
          <w:rFonts w:cs="Times New Roman"/>
          <w:noProof/>
        </w:rPr>
      </w:pPr>
    </w:p>
    <w:p w:rsidRPr="0041581F" w:rsidR="00176071" w:rsidP="000F1677" w:rsidRDefault="00176071" w14:paraId="07A98E28" w14:textId="007FEE44">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51CC9EFD" w14:textId="77777777">
      <w:r>
        <w:separator/>
      </w:r>
    </w:p>
  </w:endnote>
  <w:endnote w:type="continuationSeparator" w:id="0">
    <w:p w:rsidR="008D1415" w:rsidP="00537B78" w:rsidRDefault="008D1415" w14:paraId="3233986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759C15B"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095B9CF9"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50BA2E6A" w14:textId="77777777">
      <w:r>
        <w:separator/>
      </w:r>
    </w:p>
  </w:footnote>
  <w:footnote w:type="continuationSeparator" w:id="0">
    <w:p w:rsidR="008D1415" w:rsidP="00537B78" w:rsidRDefault="008D1415" w14:paraId="633A139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035C2A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552D5" w:rsidR="00B552D5">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552D5" w:rsidR="00B552D5">
          <w:rPr>
            <w:rStyle w:val="eSPISCCParagraphDefaultFont"/>
          </w:rPr>
          <w:t>Pp-4439/2026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52D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E8AFB9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45A38"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45A38"/>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Grada Vukovara 43a</izvorni_sadrzaj>
    <derivirana_varijabla naziv="DomainObject.UcesnikSudskeRadnje.Adresa.UlicaIKBR_1">Ulica Grada Vukovara 43a</derivirana_varijabla>
  </DomainObject.UcesnikSudskeRadnje.Adresa.UlicaIKBR>
  <DomainObject.UcesnikSudskeRadnje.Naziv>
    <izvorni_sadrzaj>Čatip Bajrami</izvorni_sadrzaj>
    <derivirana_varijabla naziv="DomainObject.UcesnikSudskeRadnje.Naziv_1">Čatip Bajrami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09:59</izvorni_sadrzaj>
    <derivirana_varijabla naziv="DomainObject.UcesnikSudskeRadnje.SudskaRadnja.PlaniraniZavrsetakVrijeme_1">09:59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4439</izvorni_sadrzaj>
    <derivirana_varijabla naziv="DomainObject.Predmet.Broj_1">4439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ožujka 2026.</izvorni_sadrzaj>
    <derivirana_varijabla naziv="DomainObject.Predmet.DatumIzradeOptuznogAkta_1">26. ožujka 2026.</derivirana_varijabla>
  </DomainObject.Predmet.DatumIzradeOptuznogAkta>
  <DomainObject.Predmet.DatumIzradeOptuznogAktaFormated>
    <izvorni_sadrzaj>26.3.2026.</izvorni_sadrzaj>
    <derivirana_varijabla naziv="DomainObject.Predmet.DatumIzradeOptuznogAktaFormated_1">26.3.2026.</derivirana_varijabla>
  </DomainObject.Predmet.DatumIzradeOptuznogAktaFormated>
  <DomainObject.Predmet.DatumOsnivanja>
    <izvorni_sadrzaj>30. ožujka 2026.</izvorni_sadrzaj>
    <derivirana_varijabla naziv="DomainObject.Predmet.DatumOsnivanja_1">30.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ožujka 2026.</izvorni_sadrzaj>
    <derivirana_varijabla naziv="DomainObject.Predmet.DatumPrimitkaOptuznogAkta_1">26.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siječnja 1991.</izvorni_sadrzaj>
    <derivirana_varijabla naziv="DomainObject.Predmet.OkrivljenikFizickaOsoba.DatumRodjenja_1">11. siječnja 1991.</derivirana_varijabla>
  </DomainObject.Predmet.OkrivljenikFizickaOsoba.DatumRodjenja>
  <DomainObject.Predmet.OkrivljenikFizickaOsoba.DatumRodjenjaFormated>
    <izvorni_sadrzaj>11.1.1991.</izvorni_sadrzaj>
    <derivirana_varijabla naziv="DomainObject.Predmet.OkrivljenikFizickaOsoba.DatumRodjenjaFormated_1">11.1.1991.</derivirana_varijabla>
  </DomainObject.Predmet.OkrivljenikFizickaOsoba.DatumRodjenjaFormated>
  <DomainObject.Predmet.OkrivljenikFizickaOsoba.Ime>
    <izvorni_sadrzaj>Čatip</izvorni_sadrzaj>
    <derivirana_varijabla naziv="DomainObject.Predmet.OkrivljenikFizickaOsoba.Ime_1">Čatip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GOSTIVAR</izvorni_sadrzaj>
    <derivirana_varijabla naziv="DomainObject.Predmet.OkrivljenikFizickaOsoba.MjestoRodjenja_1">GOSTIVAR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Čatip Bajrami</izvorni_sadrzaj>
    <derivirana_varijabla naziv="DomainObject.Predmet.OkrivljenikFizickaOsoba.Naziv_1">Čatip Bajrami</derivirana_varijabla>
  </DomainObject.Predmet.OkrivljenikFizickaOsoba.Naziv>
  <DomainObject.Predmet.OkrivljenikFizickaOsoba.Prezime>
    <izvorni_sadrzaj>Bajrami</izvorni_sadrzaj>
    <derivirana_varijabla naziv="DomainObject.Predmet.OkrivljenikFizickaOsoba.Prezime_1">Bajrami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35400515598</izvorni_sadrzaj>
    <derivirana_varijabla naziv="DomainObject.Predmet.OkrivljenikFizickaOsoba.Oib_1">35400515598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Pp-4439/2026</izvorni_sadrzaj>
    <derivirana_varijabla naziv="DomainObject.Predmet.OznakaBroj_1">Pp-4439/2026</derivirana_varijabla>
  </DomainObject.Predmet.OznakaBroj>
  <DomainObject.Predmet.OznakaBrojOptuznogAkta>
    <izvorni_sadrzaj>511-19-27-26-1</izvorni_sadrzaj>
    <derivirana_varijabla naziv="DomainObject.Predmet.OznakaBrojOptuznogAkta_1">511-19-27-26-1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Dennis Allan Herak zastupanog po punomoćniku Odvjetnik Hrvoje Šaban; Čatip Bajrami zastupanog po punomoćniku Odvjetnik Nebojša Bestić</izvorni_sadrzaj>
    <derivirana_varijabla naziv="DomainObject.Predmet.ProtustrankaFormated_1">  Dennis Allan Herak zastupanog po punomoćniku Odvjetnik Hrvoje Šaban; Čatip Bajrami zastupanog po punomoćniku Odvjetnik Nebojša Bestić</derivirana_varijabla>
  </DomainObject.Predmet.ProtustrankaFormated>
  <DomainObject.Predmet.ProtustrankaFormatedOIB>
    <izvorni_sadrzaj>  Dennis Allan Herak, OIB 56867696055 zastupanog po punomoćniku Odvjetnik Hrvoje Šaban; Čatip Bajrami, OIB 35400515598 zastupanog po punomoćniku Odvjetnik Nebojša Bestić</izvorni_sadrzaj>
    <derivirana_varijabla naziv="DomainObject.Predmet.ProtustrankaFormatedOIB_1">  Dennis Allan Herak, OIB 56867696055 zastupanog po punomoćniku Odvjetnik Hrvoje Šaban; Čatip Bajrami, OIB 35400515598 zastupanog po punomoćniku Odvjetnik Nebojša Bestić</derivirana_varijabla>
  </DomainObject.Predmet.ProtustrankaFormatedOIB>
  <DomainObject.Predmet.ProtustrankaFormatedWithAdress>
    <izvorni_sadrzaj> Dennis Allan Herak, Ulica Nikole Tesle 4, 10000 Zagreb zastupanog po punomoćniku Odvjetnik Hrvoje Šaban; Čatip Bajrami, Ulica Grada Vukovara 43a, 10000 Zagreb zastupanog po punomoćniku Odvjetnik Nebojša Bestić</izvorni_sadrzaj>
    <derivirana_varijabla naziv="DomainObject.Predmet.ProtustrankaFormatedWithAdress_1"> Dennis Allan Herak, Ulica Nikole Tesle 4, 10000 Zagreb zastupanog po punomoćniku Odvjetnik Hrvoje Šaban; Čatip Bajrami, Ulica Grada Vukovara 43a, 10000 Zagreb zastupanog po punomoćniku Odvjetnik Nebojša Bestić</derivirana_varijabla>
  </DomainObject.Predmet.ProtustrankaFormatedWithAdress>
  <DomainObject.Predmet.ProtustrankaFormatedWithAdressOIB>
    <izvorni_sadrzaj> Dennis Allan Herak, OIB 56867696055, Ulica Nikole Tesle 4, 10000 Zagreb zastupanog po punomoćniku Odvjetnik Hrvoje Šaban; Čatip Bajrami, OIB 35400515598, Ulica Grada Vukovara 43a, 10000 Zagreb zastupanog po punomoćniku Odvjetnik Nebojša Bestić</izvorni_sadrzaj>
    <derivirana_varijabla naziv="DomainObject.Predmet.ProtustrankaFormatedWithAdressOIB_1"> Dennis Allan Herak, OIB 56867696055, Ulica Nikole Tesle 4, 10000 Zagreb zastupanog po punomoćniku Odvjetnik Hrvoje Šaban; Čatip Bajrami, OIB 35400515598, Ulica Grada Vukovara 43a, 10000 Zagreb zastupanog po punomoćniku Odvjetnik Nebojša Bestić</derivirana_varijabla>
  </DomainObject.Predmet.ProtustrankaFormatedWithAdressOIB>
  <DomainObject.Predmet.ProtustrankaWithAdress>
    <izvorni_sadrzaj>Dennis Allan Herak Ulica Nikole Tesle 4, 10000 Zagreb, Čatip Bajrami Ulica Grada Vukovara 43a, 10000 Zagreb</izvorni_sadrzaj>
    <derivirana_varijabla naziv="DomainObject.Predmet.ProtustrankaWithAdress_1">Dennis Allan Herak Ulica Nikole Tesle 4, 10000 Zagreb, Čatip Bajrami Ulica Grada Vukovara 43a, 10000 Zagreb</derivirana_varijabla>
  </DomainObject.Predmet.ProtustrankaWithAdress>
  <DomainObject.Predmet.ProtustrankaWithAdressOIB>
    <izvorni_sadrzaj>Dennis Allan Herak, OIB 56867696055, Ulica Nikole Tesle 4, 10000 Zagreb, Čatip Bajrami, OIB 35400515598, Ulica Grada Vukovara 43a, 10000 Zagreb</izvorni_sadrzaj>
    <derivirana_varijabla naziv="DomainObject.Predmet.ProtustrankaWithAdressOIB_1">Dennis Allan Herak, OIB 56867696055, Ulica Nikole Tesle 4, 10000 Zagreb, Čatip Bajrami, OIB 35400515598, Ulica Grada Vukovara 43a, 10000 Zagreb</derivirana_varijabla>
  </DomainObject.Predmet.ProtustrankaWithAdressOIB>
  <DomainObject.Predmet.ProtustrankaNazivFormated>
    <izvorni_sadrzaj>Dennis Allan Herak,Čatip Bajrami</izvorni_sadrzaj>
    <derivirana_varijabla naziv="DomainObject.Predmet.ProtustrankaNazivFormated_1">Dennis Allan Herak,Čatip Bajrami</derivirana_varijabla>
    <derivirana_varijabla naziv="Padez">Dennis Allan Herak,Čatip Bajrami</derivirana_varijabla>
  </DomainObject.Predmet.ProtustrankaNazivFormated>
  <DomainObject.Predmet.ProtustrankaNazivFormatedOIB>
    <izvorni_sadrzaj>Dennis Allan Herak, OIB 56867696055,Čatip Bajrami, OIB 35400515598</izvorni_sadrzaj>
    <derivirana_varijabla naziv="DomainObject.Predmet.ProtustrankaNazivFormatedOIB_1">Dennis Allan Herak, OIB 56867696055,Čatip Bajrami, OIB 35400515598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Trg Josipa Jurja Strossmayera 3, 10000 Zagreb</izvorni_sadrzaj>
    <derivirana_varijabla naziv="DomainObject.Predmet.StrankaFormatedWithAdress_1"> I. policijska postaja Zagreb, Trg Josipa Jurja Strossmayera 3, 10000 Zagreb</derivirana_varijabla>
  </DomainObject.Predmet.StrankaFormatedWithAdress>
  <DomainObject.Predmet.StrankaFormatedWithAdressOIB>
    <izvorni_sadrzaj> I. policijska postaja Zagreb, Trg Josipa Jurja Strossmayera 3, 10000 Zagreb</izvorni_sadrzaj>
    <derivirana_varijabla naziv="DomainObject.Predmet.StrankaFormatedWithAdressOIB_1"> I. policijska postaja Zagreb, Trg Josipa Jurja Strossmayera 3, 10000 Zagreb</derivirana_varijabla>
  </DomainObject.Predmet.StrankaFormatedWithAdressOIB>
  <DomainObject.Predmet.StrankaWithAdress>
    <izvorni_sadrzaj>I. policijska postaja Zagreb Trg Josipa Jurja Strossmayera 3,10000 Zagreb</izvorni_sadrzaj>
    <derivirana_varijabla naziv="DomainObject.Predmet.StrankaWithAdress_1">I. policijska postaja Zagreb Trg Josipa Jurja Strossmayera 3,10000 Zagreb</derivirana_varijabla>
  </DomainObject.Predmet.StrankaWithAdress>
  <DomainObject.Predmet.StrankaWithAdressOIB>
    <izvorni_sadrzaj>I. policijska postaja Zagreb, Trg Josipa Jurja Strossmayera 3,10000 Zagreb</izvorni_sadrzaj>
    <derivirana_varijabla naziv="DomainObject.Predmet.StrankaWithAdressOIB_1">I. policijska postaja Zagreb, Trg Josipa Jurja Strossmayera 3,10000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Trg Josipa Jurja Strossmayera 3, 10000 Zagreb</item>
    </izvorni_sadrzaj>
    <derivirana_varijabla naziv="DomainObject.Predmet.StrankaListFormatedWithAdress_1">
      <item>I. policijska postaja Zagreb, Trg Josipa Jurja Strossmayera 3, 10000 Zagreb</item>
    </derivirana_varijabla>
  </DomainObject.Predmet.StrankaListFormatedWithAdress>
  <DomainObject.Predmet.StrankaListFormatedWithAdressOIB>
    <izvorni_sadrzaj>
      <item>I. policijska postaja Zagreb, Trg Josipa Jurja Strossmayera 3, 10000 Zagreb</item>
    </izvorni_sadrzaj>
    <derivirana_varijabla naziv="DomainObject.Predmet.StrankaListFormatedWithAdressOIB_1">
      <item>I. policijska postaja Zagreb, Trg Josipa Jurja Strossmayera 3,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Dennis Allan Herak zastupanog po punomoćniku Odvjetnik Hrvoje Šaban</item>
      <item>Čatip Bajrami zastupanog po punomoćniku Odvjetnik Nebojša Bestić</item>
    </izvorni_sadrzaj>
    <derivirana_varijabla naziv="DomainObject.Predmet.ProtuStrankaListFormated_1">
      <item>Dennis Allan Herak zastupanog po punomoćniku Odvjetnik Hrvoje Šaban</item>
      <item>Čatip Bajrami zastupanog po punomoćniku Odvjetnik Nebojša Bestić</item>
    </derivirana_varijabla>
  </DomainObject.Predmet.ProtuStrankaListFormated>
  <DomainObject.Predmet.ProtuStrankaListFormatedOIB>
    <izvorni_sadrzaj>
      <item>Dennis Allan Herak, OIB 56867696055 zastupanog po punomoćniku Odvjetnik Hrvoje Šaban</item>
      <item>Čatip Bajrami, OIB 35400515598 zastupanog po punomoćniku Odvjetnik Nebojša Bestić</item>
    </izvorni_sadrzaj>
    <derivirana_varijabla naziv="DomainObject.Predmet.ProtuStrankaListFormatedOIB_1">
      <item>Dennis Allan Herak, OIB 56867696055 zastupanog po punomoćniku Odvjetnik Hrvoje Šaban</item>
      <item>Čatip Bajrami, OIB 35400515598 zastupanog po punomoćniku Odvjetnik Nebojša Bestić</item>
    </derivirana_varijabla>
  </DomainObject.Predmet.ProtuStrankaListFormatedOIB>
  <DomainObject.Predmet.ProtuStrankaListFormatedWithAdress>
    <izvorni_sadrzaj>
      <item>Dennis Allan Herak, Ulica Nikole Tesle 4, 10000 Zagreb zastupanog po punomoćniku Odvjetnik Hrvoje Šaban</item>
      <item>Čatip Bajrami, Ulica Grada Vukovara 43a, 10000 Zagreb zastupanog po punomoćniku Odvjetnik Nebojša Bestić</item>
    </izvorni_sadrzaj>
    <derivirana_varijabla naziv="DomainObject.Predmet.ProtuStrankaListFormatedWithAdress_1">
      <item>Dennis Allan Herak, Ulica Nikole Tesle 4, 10000 Zagreb zastupanog po punomoćniku Odvjetnik Hrvoje Šaban</item>
      <item>Čatip Bajrami, Ulica Grada Vukovara 43a, 10000 Zagreb zastupanog po punomoćniku Odvjetnik Nebojša Bestić</item>
    </derivirana_varijabla>
  </DomainObject.Predmet.ProtuStrankaListFormatedWithAdress>
  <DomainObject.Predmet.ProtuStrankaListFormatedWithAdressOIB>
    <izvorni_sadrzaj>
      <item>Dennis Allan Herak, OIB 56867696055, Ulica Nikole Tesle 4, 10000 Zagreb zastupanog po punomoćniku Odvjetnik Hrvoje Šaban</item>
      <item>Čatip Bajrami, OIB 35400515598, Ulica Grada Vukovara 43a, 10000 Zagreb zastupanog po punomoćniku Odvjetnik Nebojša Bestić</item>
    </izvorni_sadrzaj>
    <derivirana_varijabla naziv="DomainObject.Predmet.ProtuStrankaListFormatedWithAdressOIB_1">
      <item>Dennis Allan Herak, OIB 56867696055, Ulica Nikole Tesle 4, 10000 Zagreb zastupanog po punomoćniku Odvjetnik Hrvoje Šaban</item>
      <item>Čatip Bajrami, OIB 35400515598, Ulica Grada Vukovara 43a, 10000 Zagreb zastupanog po punomoćniku Odvjetnik Nebojša Bestić</item>
    </derivirana_varijabla>
  </DomainObject.Predmet.ProtuStrankaListFormatedWithAdressOIB>
  <DomainObject.Predmet.ProtuStrankaListNazivFormated>
    <izvorni_sadrzaj>
      <item>Dennis Allan Herak</item>
      <item>Čatip Bajrami</item>
    </izvorni_sadrzaj>
    <derivirana_varijabla naziv="DomainObject.Predmet.ProtuStrankaListNazivFormated_1">
      <item>Dennis Allan Herak</item>
      <item>Čatip Bajrami</item>
    </derivirana_varijabla>
  </DomainObject.Predmet.ProtuStrankaListNazivFormated>
  <DomainObject.Predmet.ProtuStrankaListNazivFormatedOIB>
    <izvorni_sadrzaj>
      <item>Dennis Allan Herak, OIB 56867696055</item>
      <item>Čatip Bajrami, OIB 35400515598</item>
    </izvorni_sadrzaj>
    <derivirana_varijabla naziv="DomainObject.Predmet.ProtuStrankaListNazivFormatedOIB_1">
      <item>Dennis Allan Herak, OIB 56867696055</item>
      <item>Čatip Bajrami, OIB 35400515598</item>
    </derivirana_varijabla>
  </DomainObject.Predmet.ProtuStrankaListNazivFormatedOIB>
  <DomainObject.Predmet.OstaliListFormated>
    <izvorni_sadrzaj>
      <item>Sanina Sanja Rešić-Herak</item>
      <item>Sifet Sinanović</item>
      <item>Zvonimir Nikolić</item>
      <item>Odvjetnik Nebojša Bestić punomoćnik sudionika u postupku Čatip Bajrami</item>
      <item>Odvjetnik Hrvoje Šaban punomoćnik sudionika u postupku Dennis Allan Herak</item>
    </izvorni_sadrzaj>
    <derivirana_varijabla naziv="DomainObject.Predmet.OstaliListFormated_1">
      <item>Sanina Sanja Rešić-Herak</item>
      <item>Sifet Sinanović</item>
      <item>Zvonimir Nikolić</item>
      <item>Odvjetnik Nebojša Bestić punomoćnik sudionika u postupku Čatip Bajrami</item>
      <item>Odvjetnik Hrvoje Šaban punomoćnik sudionika u postupku Dennis Allan Herak</item>
    </derivirana_varijabla>
    <derivirana_varijabla naziv="DrugaOsoba">
      <item>Sanina Sanja Rešić-Herak</item>
      <item>Sifet Sinanović</item>
      <item>Zvonimir Nikolić</item>
      <item>Odvjetnik Nebojša Bestić punomoćnik sudionika u postupku Čatip Bajrami</item>
      <item>Odvjetnik Hrvoje Šaban punomoćnik sudionika u postupku Dennis Allan Herak</item>
    </derivirana_varijabla>
  </DomainObject.Predmet.OstaliListFormated>
  <DomainObject.Predmet.OstaliListFormatedOIB>
    <izvorni_sadrzaj>
      <item>Sanina Sanja Rešić-Herak, OIB 33769282788</item>
      <item>Sifet Sinanović</item>
      <item>Zvonimir Nikolić</item>
      <item>Odvjetnik Nebojša Bestić, OIB 11185441157 punomoćnik sudionika u postupku Čatip Bajrami</item>
      <item>Odvjetnik Hrvoje Šaban punomoćnik sudionika u postupku Dennis Allan Herak</item>
    </izvorni_sadrzaj>
    <derivirana_varijabla naziv="DomainObject.Predmet.OstaliListFormatedOIB_1">
      <item>Sanina Sanja Rešić-Herak, OIB 33769282788</item>
      <item>Sifet Sinanović</item>
      <item>Zvonimir Nikolić</item>
      <item>Odvjetnik Nebojša Bestić, OIB 11185441157 punomoćnik sudionika u postupku Čatip Bajrami</item>
      <item>Odvjetnik Hrvoje Šaban punomoćnik sudionika u postupku Dennis Allan Herak</item>
    </derivirana_varijabla>
  </DomainObject.Predmet.OstaliListFormatedOIB>
  <DomainObject.Predmet.OstaliListFormatedWithAdress>
    <izvorni_sadrzaj>
      <item>Sanina Sanja Rešić-Herak, Ulica Nikole Tesle 4, 10000 Zagreb</item>
      <item>Sifet Sinanović, Trg J. J. Strossmayera 3, 10000 Zagreb</item>
      <item>Zvonimir Nikolić, Trg J.J. Strossmayera 3, 10000 Zagreb</item>
      <item>Odvjetnik Nebojša Bestić, Maksimirska 108 a, 10000 Zagreb punomoćnik sudionika u postupku Čatip Bajrami</item>
      <item>Odvjetnik Hrvoje Šaban, Fra F. Grabovca 1, 10000 Zagreb punomoćnik sudionika u postupku Dennis Allan Herak</item>
    </izvorni_sadrzaj>
    <derivirana_varijabla naziv="DomainObject.Predmet.OstaliListFormatedWithAdress_1">
      <item>Sanina Sanja Rešić-Herak, Ulica Nikole Tesle 4, 10000 Zagreb</item>
      <item>Sifet Sinanović, Trg J. J. Strossmayera 3, 10000 Zagreb</item>
      <item>Zvonimir Nikolić, Trg J.J. Strossmayera 3, 10000 Zagreb</item>
      <item>Odvjetnik Nebojša Bestić, Maksimirska 108 a, 10000 Zagreb punomoćnik sudionika u postupku Čatip Bajrami</item>
      <item>Odvjetnik Hrvoje Šaban, Fra F. Grabovca 1, 10000 Zagreb punomoćnik sudionika u postupku Dennis Allan Herak</item>
    </derivirana_varijabla>
  </DomainObject.Predmet.OstaliListFormatedWithAdress>
  <DomainObject.Predmet.OstaliListFormatedWithAdressOIB>
    <izvorni_sadrzaj>
      <item>Sanina Sanja Rešić-Herak, OIB 33769282788, Ulica Nikole Tesle 4, 10000 Zagreb</item>
      <item>Sifet Sinanović, Trg J. J. Strossmayera 3, 10000 Zagreb</item>
      <item>Zvonimir Nikolić, Trg J.J. Strossmayera 3, 10000 Zagreb</item>
      <item>Odvjetnik Nebojša Bestić, OIB 11185441157, Maksimirska 108 a, 10000 Zagreb punomoćnik sudionika u postupku Čatip Bajrami</item>
      <item>Odvjetnik Hrvoje Šaban, Fra F. Grabovca 1, 10000 Zagreb punomoćnik sudionika u postupku Dennis Allan Herak</item>
    </izvorni_sadrzaj>
    <derivirana_varijabla naziv="DomainObject.Predmet.OstaliListFormatedWithAdressOIB_1">
      <item>Sanina Sanja Rešić-Herak, OIB 33769282788, Ulica Nikole Tesle 4, 10000 Zagreb</item>
      <item>Sifet Sinanović, Trg J. J. Strossmayera 3, 10000 Zagreb</item>
      <item>Zvonimir Nikolić, Trg J.J. Strossmayera 3, 10000 Zagreb</item>
      <item>Odvjetnik Nebojša Bestić, OIB 11185441157, Maksimirska 108 a, 10000 Zagreb punomoćnik sudionika u postupku Čatip Bajrami</item>
      <item>Odvjetnik Hrvoje Šaban, Fra F. Grabovca 1, 10000 Zagreb punomoćnik sudionika u postupku Dennis Allan Herak</item>
    </derivirana_varijabla>
  </DomainObject.Predmet.OstaliListFormatedWithAdressOIB>
  <DomainObject.Predmet.OstaliListNazivFormated>
    <izvorni_sadrzaj>
      <item>Sanina Sanja Rešić-Herak</item>
      <item>Sifet Sinanović</item>
      <item>Zvonimir Nikolić</item>
      <item>Odvjetnik Nebojša Bestić</item>
      <item>Odvjetnik Hrvoje Šaban</item>
    </izvorni_sadrzaj>
    <derivirana_varijabla naziv="DomainObject.Predmet.OstaliListNazivFormated_1">
      <item>Sanina Sanja Rešić-Herak</item>
      <item>Sifet Sinanović</item>
      <item>Zvonimir Nikolić</item>
      <item>Odvjetnik Nebojša Bestić</item>
      <item>Odvjetnik Hrvoje Šaban</item>
    </derivirana_varijabla>
  </DomainObject.Predmet.OstaliListNazivFormated>
  <DomainObject.Predmet.OstaliListNazivFormatedOIB>
    <izvorni_sadrzaj>
      <item>Sanina Sanja Rešić-Herak, OIB 33769282788</item>
      <item>Sifet Sinanović</item>
      <item>Zvonimir Nikolić</item>
      <item>Odvjetnik Nebojša Bestić, OIB 11185441157</item>
      <item>Odvjetnik Hrvoje Šaban</item>
    </izvorni_sadrzaj>
    <derivirana_varijabla naziv="DomainObject.Predmet.OstaliListNazivFormatedOIB_1">
      <item>Sanina Sanja Rešić-Herak, OIB 33769282788</item>
      <item>Sifet Sinanović</item>
      <item>Zvonimir Nikolić</item>
      <item>Odvjetnik Nebojša Bestić, OIB 11185441157</item>
      <item>Odvjetnik Hrvoje Šaban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25, 13</izvorni_sadrzaj>
    <derivirana_varijabla naziv="DomainObject.Predmet.ClanakZakona_1">25, 13</derivirana_varijabla>
  </DomainObject.Predmet.ClanakZakona>
  <DomainObject.Predmet.ClanakZakonaFull>
    <izvorni_sadrzaj>članka 25. stavka 1., članka 13. stavka 1.</izvorni_sadrzaj>
    <derivirana_varijabla naziv="DomainObject.Predmet.ClanakZakonaFull_1">članka 13.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Dennis Allan Herak i dr.</izvorni_sadrzaj>
    <derivirana_varijabla naziv="DomainObject.Predmet.ProtustrankaIDrugi_1">Dennis Allan Herak i dr.</derivirana_varijabla>
  </DomainObject.Predmet.ProtustrankaIDrugi>
  <DomainObject.Predmet.StrankaIDrugiAdressOIB>
    <izvorni_sadrzaj>I. policijska postaja Zagreb, Trg Josipa Jurja Strossmayera 3, 10000 Zagreb</izvorni_sadrzaj>
    <derivirana_varijabla naziv="DomainObject.Predmet.StrankaIDrugiAdressOIB_1">I. policijska postaja Zagreb, Trg Josipa Jurja Strossmayera 3, 10000 Zagreb</derivirana_varijabla>
  </DomainObject.Predmet.StrankaIDrugiAdressOIB>
  <DomainObject.Predmet.ProtustrankaIDrugiAdressOIB>
    <izvorni_sadrzaj>Dennis Allan Herak, OIB 56867696055, Ulica Nikole Tesle 4, 10000 Zagreb i dr.</izvorni_sadrzaj>
    <derivirana_varijabla naziv="DomainObject.Predmet.ProtustrankaIDrugiAdressOIB_1">Dennis Allan Herak, OIB 56867696055, Ulica Nikole Tesle 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Dennis Allan Herak</item>
      <item>Čatip Bajrami</item>
      <item>I. policijska postaja Zagreb</item>
      <item>Sanina Sanja Rešić-Herak</item>
      <item>Sifet Sinanović</item>
      <item>Zvonimir Nikolić</item>
      <item>Odvjetnik Nebojša Bestić</item>
      <item>Odvjetnik Hrvoje Šaban</item>
    </izvorni_sadrzaj>
    <derivirana_varijabla naziv="DomainObject.Predmet.SudioniciListNaziv_1">
      <item>Dennis Allan Herak</item>
      <item>Čatip Bajrami</item>
      <item>I. policijska postaja Zagreb</item>
      <item>Sanina Sanja Rešić-Herak</item>
      <item>Sifet Sinanović</item>
      <item>Zvonimir Nikolić</item>
      <item>Odvjetnik Nebojša Bestić</item>
      <item>Odvjetnik Hrvoje Šaban</item>
    </derivirana_varijabla>
    <derivirana_varijabla naziv="OstaliSudionici">
      <item>Dennis Allan Herak</item>
      <item>Čatip Bajrami</item>
      <item>I. policijska postaja Zagreb</item>
      <item>Sanina Sanja Rešić-Herak</item>
      <item>Sifet Sinanović</item>
      <item>Zvonimir Nikolić</item>
      <item>Odvjetnik Nebojša Bestić</item>
      <item>Odvjetnik Hrvoje Šaban</item>
    </derivirana_varijabla>
  </DomainObject.Predmet.SudioniciListNaziv>
  <DomainObject.Predmet.SudioniciListAdressOIB>
    <izvorni_sadrzaj>
      <item>Dennis Allan Herak, OIB 56867696055, Ulica Nikole Tesle 4,10000 Zagreb</item>
      <item>Čatip Bajrami, OIB 35400515598, Ulica Grada Vukovara 43a,10000 Zagreb</item>
      <item>I. policijska postaja Zagreb, Trg Josipa Jurja Strossmayera 3,10000 Zagreb</item>
      <item>Sanina Sanja Rešić-Herak, OIB 33769282788, Ulica Nikole Tesle 4,10000 Zagreb</item>
      <item>Sifet Sinanović, Trg J. J. Strossmayera 3,10000 Zagreb</item>
      <item>Zvonimir Nikolić, Trg J.J. Strossmayera 3,10000 Zagreb</item>
      <item>Odvjetnik Nebojša Bestić, OIB 11185441157, Maksimirska 108 a,10000 Zagreb</item>
      <item>Odvjetnik Hrvoje Šaban, Fra F. Grabovca 1,10000 Zagreb</item>
    </izvorni_sadrzaj>
    <derivirana_varijabla naziv="DomainObject.Predmet.SudioniciListAdressOIB_1">
      <item>Dennis Allan Herak, OIB 56867696055, Ulica Nikole Tesle 4,10000 Zagreb</item>
      <item>Čatip Bajrami, OIB 35400515598, Ulica Grada Vukovara 43a,10000 Zagreb</item>
      <item>I. policijska postaja Zagreb, Trg Josipa Jurja Strossmayera 3,10000 Zagreb</item>
      <item>Sanina Sanja Rešić-Herak, OIB 33769282788, Ulica Nikole Tesle 4,10000 Zagreb</item>
      <item>Sifet Sinanović, Trg J. J. Strossmayera 3,10000 Zagreb</item>
      <item>Zvonimir Nikolić, Trg J.J. Strossmayera 3,10000 Zagreb</item>
      <item>Odvjetnik Nebojša Bestić, OIB 11185441157, Maksimirska 108 a,10000 Zagreb</item>
      <item>Odvjetnik Hrvoje Šaban, Fra F. Grabovca 1,10000 Zagreb</item>
    </derivirana_varijabla>
  </DomainObject.Predmet.SudioniciListAdressOIB>
  <DomainObject.UcesnikSudskeRadnje.NazivFormated>
    <izvorni_sadrzaj>Čatip Bajrami, OIB 35400515598, Ulica Grada Vukovara 43a,10000 Zagreb</izvorni_sadrzaj>
    <derivirana_varijabla naziv="DomainObject.UcesnikSudskeRadnje.NazivFormated_1">Čatip Bajrami, OIB 35400515598, Ulica Grada Vukovara 43a,10000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56867696055</item>
      <item>, OIB 35400515598</item>
      <item>, OIB null</item>
      <item>, OIB 33769282788</item>
      <item>, OIB null</item>
      <item>, OIB null</item>
      <item>, OIB 11185441157</item>
      <item>, OIB null</item>
    </izvorni_sadrzaj>
    <derivirana_varijabla naziv="DomainObject.Predmet.SudioniciListNazivOIB_1">
      <item>, OIB 56867696055</item>
      <item>, OIB 35400515598</item>
      <item>, OIB null</item>
      <item>, OIB 33769282788</item>
      <item>, OIB null</item>
      <item>, OIB null</item>
      <item>, OIB 11185441157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Zagreb, Trg Josipa Jurja Strossmayera 3, 10000 Zagreb
2. Okrivljenik Dennis Allan Herak, OIB 56867696055, Ulica Nikole Tesle 4, 10000 Zagreb
3. Branitelj - izabrani Odvjetnik Hrvoje Šaban, Fra F. Grabovca 1, 10000 Zagreb
4. Okrivljenik Čatip Bajrami, OIB 35400515598, Ulica Grada Vukovara 43a, 10000 Zagreb
5. Branitelj - izabrani Odvjetnik Nebojša Bestić, OIB 11185441157, Maksimirska 108 a, 10000 Zagreb
6. Svjedok Sanina Sanja Rešić-Herak, OIB 33769282788, Ulica Nikole Tesle 4, 10000 Zagreb
7. Svjedok Sifet Sinanović, Trg J. J. Strossmayera 3, 10000 Zagreb
8. Svjedok Zvonimir Nikolić, Trg J.J. Strossmayera 3, 10000 Zagreb</izvorni_sadrzaj>
    <derivirana_varijabla naziv="DomainObject.UcesnikSudskeRadnje.SudskaRadnja.UcesniciObavijest_1">1. Tužitelj I. policijska postaja Zagreb, Trg Josipa Jurja Strossmayera 3, 10000 Zagreb
2. Okrivljenik Dennis Allan Herak, OIB 56867696055, Ulica Nikole Tesle 4, 10000 Zagreb
3. Branitelj - izabrani Odvjetnik Hrvoje Šaban, Fra F. Grabovca 1, 10000 Zagreb
4. Okrivljenik Čatip Bajrami, OIB 35400515598, Ulica Grada Vukovara 43a, 10000 Zagreb
5. Branitelj - izabrani Odvjetnik Nebojša Bestić, OIB 11185441157, Maksimirska 108 a, 10000 Zagreb
6. Svjedok Sanina Sanja Rešić-Herak, OIB 33769282788, Ulica Nikole Tesle 4, 10000 Zagreb
7. Svjedok Sifet Sinanović, Trg J. J. Strossmayera 3, 10000 Zagreb
8. Svjedok Zvonimir Nikolić, Trg J.J. Strossmayera 3,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ožujka 2026.</izvorni_sadrzaj>
    <derivirana_varijabla naziv="DomainObject.Predmet.DatumPocetkaProcesa_1">30.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diskriminacije</item>
      <item>Zakon o prekršajima protiv javnog reda i mira</item>
    </izvorni_sadrzaj>
    <derivirana_varijabla naziv="DomainObject.ZakonPravilnikList_1">
      <item>Zakona o prekršajima protiv javnog reda i mira i dr.</item>
      <item>Zakon o prekršajima protiv javnog reda i mira</item>
    </derivirana_varijabla>
    <derivirana_varijabla naziv="zakon">
      <item>Zakona o prekršajima protiv javnog reda i mira i dr.</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Dennis Allan Herak, Ulica Nikole Tesle 4, 10000 Zagreb, OIB: 56867696055, rođen-a 27.11.1965., mjesto rođenja TORONTO</item>
      <item>Čatip Bajrami, Ulica Grada Vukovara 43a, 10000 Zagreb, OIB: 35400515598, rođen-a 11.01.1991., mjesto rođenja GOSTIVAR</item>
    </izvorni_sadrzaj>
    <derivirana_varijabla naziv="DomainObject.Predmet.OkrivljenikAdresaMjestoRodjenjaList_1">
      <item>Dennis Allan Herak, Ulica Nikole Tesle 4, 10000 Zagreb, OIB: 56867696055, rođen-a 27.11.1965., mjesto rođenja TORONTO</item>
      <item>Čatip Bajrami, Ulica Grada Vukovara 43a, 10000 Zagreb, OIB: 35400515598, rođen-a 11.01.1991., mjesto rođenja GOSTIVAR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315</properties:Words>
  <properties:Characters>1794</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2026-05-29T05:52:00Z</cp:lastPrinted>
  <dcterms:modified xmlns:xsi="http://www.w3.org/2001/XMLSchema-instance" xsi:type="dcterms:W3CDTF">2026-05-29T05:52:00Z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Čatip Bajrami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